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D5D26" w14:textId="77777777" w:rsidR="009D5E71" w:rsidRDefault="009D5E71" w:rsidP="009D5E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BERNARD, junior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7FB6428" w14:textId="77777777" w:rsidR="009D5E71" w:rsidRDefault="009D5E71" w:rsidP="009D5E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Haddenham, Buckinghamshire. Husbandman.</w:t>
      </w:r>
    </w:p>
    <w:p w14:paraId="723E14FD" w14:textId="77777777" w:rsidR="009D5E71" w:rsidRDefault="009D5E71" w:rsidP="009D5E71">
      <w:pPr>
        <w:jc w:val="both"/>
        <w:rPr>
          <w:rFonts w:ascii="Times New Roman" w:hAnsi="Times New Roman" w:cs="Times New Roman"/>
        </w:rPr>
      </w:pPr>
    </w:p>
    <w:p w14:paraId="52B83288" w14:textId="77777777" w:rsidR="009D5E71" w:rsidRDefault="009D5E71" w:rsidP="009D5E71">
      <w:pPr>
        <w:jc w:val="both"/>
        <w:rPr>
          <w:rFonts w:ascii="Times New Roman" w:hAnsi="Times New Roman" w:cs="Times New Roman"/>
        </w:rPr>
      </w:pPr>
    </w:p>
    <w:p w14:paraId="7F7778B9" w14:textId="77777777" w:rsidR="009D5E71" w:rsidRDefault="009D5E71" w:rsidP="009D5E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Oliver </w:t>
      </w:r>
      <w:proofErr w:type="spellStart"/>
      <w:r>
        <w:rPr>
          <w:rFonts w:ascii="Times New Roman" w:hAnsi="Times New Roman" w:cs="Times New Roman"/>
        </w:rPr>
        <w:t>Manyngham</w:t>
      </w:r>
      <w:proofErr w:type="spellEnd"/>
      <w:r>
        <w:rPr>
          <w:rFonts w:ascii="Times New Roman" w:hAnsi="Times New Roman" w:cs="Times New Roman"/>
        </w:rPr>
        <w:t>(q.v.) brought a plaint of trespass and fishing against</w:t>
      </w:r>
    </w:p>
    <w:p w14:paraId="255F51F0" w14:textId="77777777" w:rsidR="009D5E71" w:rsidRDefault="009D5E71" w:rsidP="009D5E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John </w:t>
      </w:r>
      <w:proofErr w:type="spellStart"/>
      <w:r>
        <w:rPr>
          <w:rFonts w:ascii="Times New Roman" w:hAnsi="Times New Roman" w:cs="Times New Roman"/>
        </w:rPr>
        <w:t>Auncell</w:t>
      </w:r>
      <w:proofErr w:type="spellEnd"/>
      <w:r>
        <w:rPr>
          <w:rFonts w:ascii="Times New Roman" w:hAnsi="Times New Roman" w:cs="Times New Roman"/>
        </w:rPr>
        <w:t xml:space="preserve"> of Rochester Cathedral(q.v.), Richard</w:t>
      </w:r>
    </w:p>
    <w:p w14:paraId="54D71A0F" w14:textId="77777777" w:rsidR="009D5E71" w:rsidRDefault="009D5E71" w:rsidP="009D5E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Barnard, senior, of Haddenham, Buckinghamshire(q.v.), Thomas Bourne,</w:t>
      </w:r>
    </w:p>
    <w:p w14:paraId="5B0FA24A" w14:textId="77777777" w:rsidR="009D5E71" w:rsidRDefault="009D5E71" w:rsidP="009D5E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Prior of Rochester Cathedral, Kent(q.v.), William Parkee of Haddenham(q.v.),</w:t>
      </w:r>
    </w:p>
    <w:p w14:paraId="01D1DFDB" w14:textId="77777777" w:rsidR="009D5E71" w:rsidRDefault="009D5E71" w:rsidP="009D5E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Rodbrigge</w:t>
      </w:r>
      <w:proofErr w:type="spellEnd"/>
      <w:r>
        <w:rPr>
          <w:rFonts w:ascii="Times New Roman" w:hAnsi="Times New Roman" w:cs="Times New Roman"/>
        </w:rPr>
        <w:t xml:space="preserve"> of Haddenham(q.v.), and Robert Lane of Haddenham(q.v.).</w:t>
      </w:r>
    </w:p>
    <w:p w14:paraId="6B858868" w14:textId="77777777" w:rsidR="009D5E71" w:rsidRDefault="009D5E71" w:rsidP="009D5E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CCEF24B" w14:textId="77777777" w:rsidR="009D5E71" w:rsidRDefault="009D5E71" w:rsidP="009D5E71">
      <w:pPr>
        <w:jc w:val="both"/>
        <w:rPr>
          <w:rFonts w:ascii="Times New Roman" w:hAnsi="Times New Roman" w:cs="Times New Roman"/>
        </w:rPr>
      </w:pPr>
    </w:p>
    <w:p w14:paraId="2A322966" w14:textId="77777777" w:rsidR="009D5E71" w:rsidRDefault="009D5E71" w:rsidP="009D5E71">
      <w:pPr>
        <w:jc w:val="both"/>
        <w:rPr>
          <w:rFonts w:ascii="Times New Roman" w:hAnsi="Times New Roman" w:cs="Times New Roman"/>
        </w:rPr>
      </w:pPr>
    </w:p>
    <w:p w14:paraId="616AF529" w14:textId="77777777" w:rsidR="009D5E71" w:rsidRDefault="009D5E71" w:rsidP="009D5E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April 2018</w:t>
      </w:r>
    </w:p>
    <w:p w14:paraId="56DF0198" w14:textId="77777777" w:rsidR="006B2F86" w:rsidRPr="00E71FC3" w:rsidRDefault="009D5E7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1EA53" w14:textId="77777777" w:rsidR="009D5E71" w:rsidRDefault="009D5E71" w:rsidP="00E71FC3">
      <w:r>
        <w:separator/>
      </w:r>
    </w:p>
  </w:endnote>
  <w:endnote w:type="continuationSeparator" w:id="0">
    <w:p w14:paraId="125EFDD4" w14:textId="77777777" w:rsidR="009D5E71" w:rsidRDefault="009D5E7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0C0C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CF943" w14:textId="77777777" w:rsidR="009D5E71" w:rsidRDefault="009D5E71" w:rsidP="00E71FC3">
      <w:r>
        <w:separator/>
      </w:r>
    </w:p>
  </w:footnote>
  <w:footnote w:type="continuationSeparator" w:id="0">
    <w:p w14:paraId="146FA0A7" w14:textId="77777777" w:rsidR="009D5E71" w:rsidRDefault="009D5E7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E71"/>
    <w:rsid w:val="001A7C09"/>
    <w:rsid w:val="00577BD5"/>
    <w:rsid w:val="00656CBA"/>
    <w:rsid w:val="006A1F77"/>
    <w:rsid w:val="00733BE7"/>
    <w:rsid w:val="009D5E7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45E55"/>
  <w15:chartTrackingRefBased/>
  <w15:docId w15:val="{D41E9F35-65CE-45FF-A289-7E952F6C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5E7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D5E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2018-04-05T20:04:00Z</dcterms:created>
  <dcterms:modified xsi:type="dcterms:W3CDTF">2018-04-05T20:04:00Z</dcterms:modified>
</cp:coreProperties>
</file>